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D5E02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SPROTBOROUGH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0D9C3D5C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DEAA29A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</w:p>
    <w:p w14:paraId="6D6CBFEA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</w:p>
    <w:p w14:paraId="000B6946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0D2603F" w14:textId="77777777" w:rsidR="00537E3A" w:rsidRDefault="00537E3A" w:rsidP="00537E3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p.242)</w:t>
      </w:r>
    </w:p>
    <w:p w14:paraId="31C3251C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</w:p>
    <w:p w14:paraId="26736A95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</w:p>
    <w:p w14:paraId="34CC8D94" w14:textId="77777777" w:rsidR="00537E3A" w:rsidRDefault="00537E3A" w:rsidP="00537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2021</w:t>
      </w:r>
    </w:p>
    <w:p w14:paraId="14E740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8CDA" w14:textId="77777777" w:rsidR="00537E3A" w:rsidRDefault="00537E3A" w:rsidP="009139A6">
      <w:r>
        <w:separator/>
      </w:r>
    </w:p>
  </w:endnote>
  <w:endnote w:type="continuationSeparator" w:id="0">
    <w:p w14:paraId="0D0FAD60" w14:textId="77777777" w:rsidR="00537E3A" w:rsidRDefault="00537E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8B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82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CA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0A9A5" w14:textId="77777777" w:rsidR="00537E3A" w:rsidRDefault="00537E3A" w:rsidP="009139A6">
      <w:r>
        <w:separator/>
      </w:r>
    </w:p>
  </w:footnote>
  <w:footnote w:type="continuationSeparator" w:id="0">
    <w:p w14:paraId="4A34E65A" w14:textId="77777777" w:rsidR="00537E3A" w:rsidRDefault="00537E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00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06C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1D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E3A"/>
    <w:rsid w:val="000666E0"/>
    <w:rsid w:val="002510B7"/>
    <w:rsid w:val="00537E3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74003"/>
  <w15:chartTrackingRefBased/>
  <w15:docId w15:val="{3643F152-E7B6-4A78-88D3-F3751C06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E3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2021-08-04T21:14:00Z</dcterms:created>
  <dcterms:modified xsi:type="dcterms:W3CDTF">2021-08-04T21:15:00Z</dcterms:modified>
</cp:coreProperties>
</file>